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A67FC" w:rsidRPr="002A67F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Αντιδραστήριο </w:t>
            </w:r>
            <w:proofErr w:type="spellStart"/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Folin</w:t>
            </w:r>
            <w:proofErr w:type="spellEnd"/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Ciocalteu</w:t>
            </w:r>
            <w:proofErr w:type="spellEnd"/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'</w:t>
            </w:r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s</w:t>
            </w:r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bookmarkEnd w:id="0"/>
            <w:r w:rsidRPr="002A67F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για εργαστηριακή χρήση</w:t>
            </w:r>
          </w:p>
        </w:tc>
      </w:tr>
      <w:tr w:rsidR="002A67FC" w:rsidRPr="002A67F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A67FC" w:rsidRPr="002A67F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A67FC" w:rsidRPr="002A67F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67F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A67FC" w:rsidRPr="002A67FC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A67FC" w:rsidRPr="002A67FC" w:rsidRDefault="002A67FC" w:rsidP="002A67FC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Συνολικού όγκου 500 </w:t>
            </w: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m</w:t>
            </w: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L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A67FC" w:rsidRPr="002A67FC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67FC" w:rsidRPr="002A67FC" w:rsidRDefault="002A67FC" w:rsidP="002A67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A67FC" w:rsidRPr="002A67FC" w:rsidRDefault="002A67FC" w:rsidP="002A67F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Συγκέντρωση (</w:t>
            </w:r>
            <w:proofErr w:type="spellStart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τιτλ</w:t>
            </w:r>
            <w:proofErr w:type="spellEnd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υπολογ</w:t>
            </w:r>
            <w:proofErr w:type="spellEnd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. ως οξύ): 1,8 - 2,2 </w:t>
            </w:r>
            <w:proofErr w:type="spellStart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mol</w:t>
            </w:r>
            <w:proofErr w:type="spellEnd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/L</w:t>
            </w:r>
          </w:p>
        </w:tc>
        <w:tc>
          <w:tcPr>
            <w:tcW w:w="1080" w:type="dxa"/>
            <w:shd w:val="clear" w:color="auto" w:fill="auto"/>
          </w:tcPr>
          <w:p w:rsidR="002A67FC" w:rsidRPr="002A67FC" w:rsidRDefault="002A67FC" w:rsidP="002A67F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67FC" w:rsidRPr="002A67FC" w:rsidRDefault="002A67FC" w:rsidP="002A67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67FC" w:rsidRPr="002A67FC" w:rsidRDefault="002A67FC" w:rsidP="002A67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2A67FC" w:rsidRPr="002A67FC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67FC" w:rsidRPr="002A67FC" w:rsidRDefault="002A67FC" w:rsidP="002A67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A67FC" w:rsidRPr="002A67FC" w:rsidRDefault="002A67FC" w:rsidP="002A67F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Πυκνότητα (20°C): περίπου 1,24 g/</w:t>
            </w:r>
            <w:proofErr w:type="spellStart"/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  <w:p w:rsidR="002A67FC" w:rsidRPr="002A67FC" w:rsidRDefault="002A67FC" w:rsidP="002A67F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 20°C/D: 1,377 - 1,381</w:t>
            </w:r>
          </w:p>
        </w:tc>
        <w:tc>
          <w:tcPr>
            <w:tcW w:w="1080" w:type="dxa"/>
            <w:shd w:val="clear" w:color="auto" w:fill="auto"/>
          </w:tcPr>
          <w:p w:rsidR="002A67FC" w:rsidRPr="002A67FC" w:rsidRDefault="002A67FC" w:rsidP="002A67FC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67FC" w:rsidRPr="002A67FC" w:rsidRDefault="002A67FC" w:rsidP="002A67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67FC" w:rsidRPr="002A67FC" w:rsidRDefault="002A67FC" w:rsidP="002A67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2A67FC" w:rsidRPr="002A67FC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A67FC" w:rsidRPr="002A67FC" w:rsidRDefault="002A67FC" w:rsidP="002A67F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A67F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67F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67FC" w:rsidRPr="002A67FC" w:rsidRDefault="002A67FC" w:rsidP="002A67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67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2A67FC" w:rsidRDefault="00B43CAA" w:rsidP="002A67FC"/>
    <w:sectPr w:rsidR="00B43CAA" w:rsidRPr="002A67F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A67FC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57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2025-11-24T08:50:00Z</dcterms:created>
  <dcterms:modified xsi:type="dcterms:W3CDTF">2025-11-24T08:50:00Z</dcterms:modified>
</cp:coreProperties>
</file>